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2A335" w14:textId="77777777" w:rsidR="006B016D" w:rsidRDefault="006B016D" w:rsidP="006B016D">
      <w:pPr>
        <w:pStyle w:val="NoSpacing"/>
      </w:pPr>
      <w:r>
        <w:rPr>
          <w:u w:val="single"/>
        </w:rPr>
        <w:t>William RAYNESFORD</w:t>
      </w:r>
      <w:r>
        <w:t xml:space="preserve">    </w:t>
      </w:r>
      <w:proofErr w:type="gramStart"/>
      <w:r>
        <w:t xml:space="preserve">   (</w:t>
      </w:r>
      <w:proofErr w:type="gramEnd"/>
      <w:r>
        <w:t>1434 – 1487)</w:t>
      </w:r>
    </w:p>
    <w:p w14:paraId="3DFC1C78" w14:textId="77777777" w:rsidR="006B016D" w:rsidRDefault="006B016D" w:rsidP="006B016D">
      <w:pPr>
        <w:pStyle w:val="NoSpacing"/>
      </w:pPr>
      <w:r>
        <w:t>of Great Tew, Oxfordshire.</w:t>
      </w:r>
    </w:p>
    <w:p w14:paraId="0BDCF6DF" w14:textId="77777777" w:rsidR="006B016D" w:rsidRDefault="006B016D" w:rsidP="006B016D">
      <w:pPr>
        <w:pStyle w:val="NoSpacing"/>
      </w:pPr>
    </w:p>
    <w:p w14:paraId="36F7833B" w14:textId="77777777" w:rsidR="006B016D" w:rsidRDefault="006B016D" w:rsidP="006B016D">
      <w:pPr>
        <w:pStyle w:val="NoSpacing"/>
      </w:pPr>
    </w:p>
    <w:p w14:paraId="50724D71" w14:textId="77777777" w:rsidR="006B016D" w:rsidRDefault="006B016D" w:rsidP="006B016D">
      <w:pPr>
        <w:pStyle w:val="NoSpacing"/>
      </w:pPr>
      <w:r>
        <w:t xml:space="preserve">Son of Henry </w:t>
      </w:r>
      <w:proofErr w:type="spellStart"/>
      <w:r>
        <w:t>Raynesford</w:t>
      </w:r>
      <w:proofErr w:type="spellEnd"/>
      <w:r>
        <w:t xml:space="preserve">(q.v.) and Elizabeth </w:t>
      </w:r>
      <w:proofErr w:type="spellStart"/>
      <w:r>
        <w:t>Wilcotes</w:t>
      </w:r>
      <w:proofErr w:type="spellEnd"/>
      <w:r>
        <w:t>(q.v.).</w:t>
      </w:r>
    </w:p>
    <w:p w14:paraId="4C11CE2D" w14:textId="77777777" w:rsidR="006B016D" w:rsidRDefault="006B016D" w:rsidP="006B016D">
      <w:pPr>
        <w:pStyle w:val="NoSpacing"/>
        <w:rPr>
          <w:u w:val="single"/>
        </w:rPr>
      </w:pPr>
      <w:r>
        <w:t xml:space="preserve">(UK and Ireland, Find A Grave Index, 1300's – </w:t>
      </w:r>
      <w:proofErr w:type="gramStart"/>
      <w:r>
        <w:t>current )</w:t>
      </w:r>
      <w:proofErr w:type="gramEnd"/>
      <w:r>
        <w:rPr>
          <w:u w:val="single"/>
        </w:rPr>
        <w:t xml:space="preserve">        </w:t>
      </w:r>
    </w:p>
    <w:p w14:paraId="621F844A" w14:textId="77777777" w:rsidR="006B016D" w:rsidRDefault="006B016D" w:rsidP="006B016D">
      <w:pPr>
        <w:pStyle w:val="NoSpacing"/>
      </w:pPr>
      <w:r>
        <w:t>= Alice Anne(q.v.).      (ibid.)</w:t>
      </w:r>
    </w:p>
    <w:p w14:paraId="6E22F2F5" w14:textId="77777777" w:rsidR="006B016D" w:rsidRDefault="006B016D" w:rsidP="006B016D">
      <w:pPr>
        <w:pStyle w:val="NoSpacing"/>
      </w:pPr>
      <w:r>
        <w:t>Children:    Joan and John.   (ibid.)</w:t>
      </w:r>
    </w:p>
    <w:p w14:paraId="4DCF864E" w14:textId="77777777" w:rsidR="006B016D" w:rsidRDefault="006B016D" w:rsidP="006B016D">
      <w:pPr>
        <w:pStyle w:val="NoSpacing"/>
      </w:pPr>
    </w:p>
    <w:p w14:paraId="2D604E5B" w14:textId="77777777" w:rsidR="006B016D" w:rsidRDefault="006B016D" w:rsidP="006B016D">
      <w:pPr>
        <w:pStyle w:val="NoSpacing"/>
      </w:pPr>
    </w:p>
    <w:p w14:paraId="62AAC1BD" w14:textId="77777777" w:rsidR="006B016D" w:rsidRDefault="006B016D" w:rsidP="006B016D">
      <w:pPr>
        <w:pStyle w:val="NoSpacing"/>
      </w:pPr>
      <w:r>
        <w:t xml:space="preserve">  4 Aug.1487</w:t>
      </w:r>
      <w:r>
        <w:tab/>
        <w:t>He died.   (ibid.)</w:t>
      </w:r>
    </w:p>
    <w:p w14:paraId="4BD750D7" w14:textId="77777777" w:rsidR="006B016D" w:rsidRDefault="006B016D" w:rsidP="006B016D">
      <w:pPr>
        <w:pStyle w:val="NoSpacing"/>
      </w:pPr>
    </w:p>
    <w:p w14:paraId="1E453880" w14:textId="77777777" w:rsidR="006B016D" w:rsidRDefault="006B016D" w:rsidP="006B016D">
      <w:pPr>
        <w:pStyle w:val="NoSpacing"/>
      </w:pPr>
    </w:p>
    <w:p w14:paraId="60954BA8" w14:textId="77777777" w:rsidR="006B016D" w:rsidRDefault="006B016D" w:rsidP="006B016D">
      <w:pPr>
        <w:pStyle w:val="NoSpacing"/>
      </w:pPr>
      <w:r>
        <w:t>21 October 2024</w:t>
      </w:r>
    </w:p>
    <w:p w14:paraId="674F20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13B5A" w14:textId="77777777" w:rsidR="006B016D" w:rsidRDefault="006B016D" w:rsidP="009139A6">
      <w:r>
        <w:separator/>
      </w:r>
    </w:p>
  </w:endnote>
  <w:endnote w:type="continuationSeparator" w:id="0">
    <w:p w14:paraId="725B1A08" w14:textId="77777777" w:rsidR="006B016D" w:rsidRDefault="006B01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025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3B4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714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27371" w14:textId="77777777" w:rsidR="006B016D" w:rsidRDefault="006B016D" w:rsidP="009139A6">
      <w:r>
        <w:separator/>
      </w:r>
    </w:p>
  </w:footnote>
  <w:footnote w:type="continuationSeparator" w:id="0">
    <w:p w14:paraId="37063C4A" w14:textId="77777777" w:rsidR="006B016D" w:rsidRDefault="006B01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794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64D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42F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6D"/>
    <w:rsid w:val="000666E0"/>
    <w:rsid w:val="002510B7"/>
    <w:rsid w:val="00270799"/>
    <w:rsid w:val="00426115"/>
    <w:rsid w:val="005C130B"/>
    <w:rsid w:val="006B016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CB8C2"/>
  <w15:chartTrackingRefBased/>
  <w15:docId w15:val="{C073876C-854E-475E-A006-ED136501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2024-10-24T17:02:00Z</dcterms:created>
  <dcterms:modified xsi:type="dcterms:W3CDTF">2024-10-24T17:02:00Z</dcterms:modified>
</cp:coreProperties>
</file>